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68E" w:rsidRDefault="0051668E" w:rsidP="00AE5C0B">
      <w:pPr>
        <w:widowControl/>
        <w:jc w:val="center"/>
        <w:rPr>
          <w:rFonts w:ascii="方正小标宋_GBK" w:eastAsia="方正小标宋_GBK" w:hAnsi="宋体"/>
          <w:sz w:val="36"/>
          <w:szCs w:val="36"/>
        </w:rPr>
      </w:pPr>
      <w:r>
        <w:rPr>
          <w:rFonts w:ascii="方正小标宋_GBK" w:eastAsia="方正小标宋_GBK" w:hAnsi="宋体" w:hint="eastAsia"/>
          <w:sz w:val="36"/>
          <w:szCs w:val="36"/>
        </w:rPr>
        <w:t>同等技能水平测评报告</w:t>
      </w:r>
    </w:p>
    <w:p w:rsidR="0051668E" w:rsidRDefault="0051668E" w:rsidP="00AE5C0B">
      <w:pPr>
        <w:widowControl/>
        <w:jc w:val="lef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单位（盖章）：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83"/>
        <w:gridCol w:w="272"/>
        <w:gridCol w:w="543"/>
        <w:gridCol w:w="2075"/>
        <w:gridCol w:w="541"/>
        <w:gridCol w:w="680"/>
        <w:gridCol w:w="802"/>
        <w:gridCol w:w="1477"/>
        <w:gridCol w:w="1349"/>
      </w:tblGrid>
      <w:tr w:rsidR="0051668E" w:rsidRPr="004229E6" w:rsidTr="004229E6">
        <w:trPr>
          <w:trHeight w:val="568"/>
        </w:trPr>
        <w:tc>
          <w:tcPr>
            <w:tcW w:w="817" w:type="dxa"/>
            <w:vMerge w:val="restart"/>
            <w:vAlign w:val="center"/>
          </w:tcPr>
          <w:p w:rsidR="0051668E" w:rsidRPr="004229E6" w:rsidRDefault="0051668E" w:rsidP="004229E6">
            <w:pPr>
              <w:widowControl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4229E6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测评对象</w:t>
            </w:r>
          </w:p>
        </w:tc>
        <w:tc>
          <w:tcPr>
            <w:tcW w:w="851" w:type="dxa"/>
            <w:gridSpan w:val="2"/>
            <w:vAlign w:val="center"/>
          </w:tcPr>
          <w:p w:rsidR="0051668E" w:rsidRPr="004229E6" w:rsidRDefault="0051668E" w:rsidP="004229E6">
            <w:pPr>
              <w:widowControl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4229E6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2835" w:type="dxa"/>
            <w:gridSpan w:val="2"/>
            <w:vAlign w:val="center"/>
          </w:tcPr>
          <w:p w:rsidR="0051668E" w:rsidRPr="004229E6" w:rsidRDefault="0051668E" w:rsidP="004229E6">
            <w:pPr>
              <w:widowControl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gridSpan w:val="2"/>
            <w:vAlign w:val="center"/>
          </w:tcPr>
          <w:p w:rsidR="0051668E" w:rsidRPr="004229E6" w:rsidRDefault="0051668E" w:rsidP="004229E6">
            <w:pPr>
              <w:widowControl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4229E6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身份证（护照）号</w:t>
            </w:r>
          </w:p>
        </w:tc>
        <w:tc>
          <w:tcPr>
            <w:tcW w:w="3021" w:type="dxa"/>
            <w:gridSpan w:val="2"/>
            <w:vAlign w:val="center"/>
          </w:tcPr>
          <w:p w:rsidR="0051668E" w:rsidRPr="004229E6" w:rsidRDefault="0051668E" w:rsidP="004229E6">
            <w:pPr>
              <w:widowControl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</w:p>
        </w:tc>
      </w:tr>
      <w:tr w:rsidR="0051668E" w:rsidRPr="004229E6" w:rsidTr="004229E6">
        <w:trPr>
          <w:trHeight w:val="870"/>
        </w:trPr>
        <w:tc>
          <w:tcPr>
            <w:tcW w:w="0" w:type="auto"/>
            <w:vMerge/>
            <w:vAlign w:val="center"/>
          </w:tcPr>
          <w:p w:rsidR="0051668E" w:rsidRPr="004229E6" w:rsidRDefault="0051668E" w:rsidP="004229E6">
            <w:pPr>
              <w:widowControl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51668E" w:rsidRPr="004229E6" w:rsidRDefault="0051668E" w:rsidP="004229E6">
            <w:pPr>
              <w:widowControl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4229E6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工作岗位</w:t>
            </w:r>
          </w:p>
        </w:tc>
        <w:tc>
          <w:tcPr>
            <w:tcW w:w="2835" w:type="dxa"/>
            <w:gridSpan w:val="2"/>
            <w:vAlign w:val="center"/>
          </w:tcPr>
          <w:p w:rsidR="0051668E" w:rsidRPr="004229E6" w:rsidRDefault="0051668E" w:rsidP="004229E6">
            <w:pPr>
              <w:widowControl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gridSpan w:val="2"/>
            <w:vAlign w:val="center"/>
          </w:tcPr>
          <w:p w:rsidR="0051668E" w:rsidRPr="004229E6" w:rsidRDefault="0051668E" w:rsidP="004229E6">
            <w:pPr>
              <w:widowControl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4229E6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职业（工种）或专业方向</w:t>
            </w:r>
          </w:p>
        </w:tc>
        <w:tc>
          <w:tcPr>
            <w:tcW w:w="3021" w:type="dxa"/>
            <w:gridSpan w:val="2"/>
            <w:vAlign w:val="center"/>
          </w:tcPr>
          <w:p w:rsidR="0051668E" w:rsidRPr="004229E6" w:rsidRDefault="0051668E" w:rsidP="004229E6">
            <w:pPr>
              <w:widowControl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</w:p>
        </w:tc>
      </w:tr>
      <w:tr w:rsidR="0051668E" w:rsidRPr="004229E6" w:rsidTr="004229E6">
        <w:trPr>
          <w:trHeight w:val="2390"/>
        </w:trPr>
        <w:tc>
          <w:tcPr>
            <w:tcW w:w="817" w:type="dxa"/>
            <w:vAlign w:val="center"/>
          </w:tcPr>
          <w:p w:rsidR="0051668E" w:rsidRPr="004229E6" w:rsidRDefault="0051668E" w:rsidP="004229E6">
            <w:pPr>
              <w:widowControl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4229E6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测评方法</w:t>
            </w:r>
          </w:p>
        </w:tc>
        <w:tc>
          <w:tcPr>
            <w:tcW w:w="8244" w:type="dxa"/>
            <w:gridSpan w:val="8"/>
            <w:vAlign w:val="center"/>
          </w:tcPr>
          <w:p w:rsidR="0051668E" w:rsidRPr="004229E6" w:rsidRDefault="0051668E" w:rsidP="004229E6">
            <w:pPr>
              <w:widowControl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51668E" w:rsidRPr="004229E6" w:rsidTr="004229E6">
        <w:trPr>
          <w:trHeight w:val="3408"/>
        </w:trPr>
        <w:tc>
          <w:tcPr>
            <w:tcW w:w="817" w:type="dxa"/>
            <w:vAlign w:val="center"/>
          </w:tcPr>
          <w:p w:rsidR="0051668E" w:rsidRPr="004229E6" w:rsidRDefault="0051668E" w:rsidP="004229E6">
            <w:pPr>
              <w:widowControl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4229E6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测评意见</w:t>
            </w:r>
          </w:p>
        </w:tc>
        <w:tc>
          <w:tcPr>
            <w:tcW w:w="8244" w:type="dxa"/>
            <w:gridSpan w:val="8"/>
            <w:vAlign w:val="center"/>
          </w:tcPr>
          <w:p w:rsidR="0051668E" w:rsidRPr="004229E6" w:rsidRDefault="0051668E" w:rsidP="004229E6">
            <w:pPr>
              <w:widowControl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51668E" w:rsidRPr="004229E6" w:rsidTr="004229E6">
        <w:trPr>
          <w:trHeight w:val="574"/>
        </w:trPr>
        <w:tc>
          <w:tcPr>
            <w:tcW w:w="9061" w:type="dxa"/>
            <w:gridSpan w:val="9"/>
            <w:vAlign w:val="center"/>
          </w:tcPr>
          <w:p w:rsidR="0051668E" w:rsidRPr="004229E6" w:rsidRDefault="0051668E" w:rsidP="004229E6">
            <w:pPr>
              <w:widowControl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4229E6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测评专家情况</w:t>
            </w:r>
          </w:p>
        </w:tc>
      </w:tr>
      <w:tr w:rsidR="0051668E" w:rsidRPr="004229E6" w:rsidTr="004229E6">
        <w:tc>
          <w:tcPr>
            <w:tcW w:w="1101" w:type="dxa"/>
            <w:gridSpan w:val="2"/>
            <w:vAlign w:val="center"/>
          </w:tcPr>
          <w:p w:rsidR="0051668E" w:rsidRPr="004229E6" w:rsidRDefault="0051668E" w:rsidP="004229E6">
            <w:pPr>
              <w:widowControl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4229E6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2835" w:type="dxa"/>
            <w:gridSpan w:val="2"/>
            <w:vAlign w:val="center"/>
          </w:tcPr>
          <w:p w:rsidR="0051668E" w:rsidRPr="004229E6" w:rsidRDefault="0051668E" w:rsidP="004229E6">
            <w:pPr>
              <w:widowControl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4229E6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1275" w:type="dxa"/>
            <w:gridSpan w:val="2"/>
            <w:vAlign w:val="center"/>
          </w:tcPr>
          <w:p w:rsidR="0051668E" w:rsidRPr="004229E6" w:rsidRDefault="0051668E" w:rsidP="004229E6">
            <w:pPr>
              <w:widowControl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4229E6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职业</w:t>
            </w:r>
          </w:p>
          <w:p w:rsidR="0051668E" w:rsidRPr="004229E6" w:rsidRDefault="0051668E" w:rsidP="004229E6">
            <w:pPr>
              <w:widowControl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4229E6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（工种）</w:t>
            </w:r>
          </w:p>
        </w:tc>
        <w:tc>
          <w:tcPr>
            <w:tcW w:w="829" w:type="dxa"/>
            <w:vAlign w:val="center"/>
          </w:tcPr>
          <w:p w:rsidR="0051668E" w:rsidRPr="004229E6" w:rsidRDefault="0051668E" w:rsidP="004229E6">
            <w:pPr>
              <w:widowControl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4229E6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职业资格</w:t>
            </w:r>
          </w:p>
        </w:tc>
        <w:tc>
          <w:tcPr>
            <w:tcW w:w="1581" w:type="dxa"/>
            <w:vAlign w:val="center"/>
          </w:tcPr>
          <w:p w:rsidR="0051668E" w:rsidRPr="004229E6" w:rsidRDefault="0051668E" w:rsidP="004229E6">
            <w:pPr>
              <w:widowControl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4229E6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1440" w:type="dxa"/>
            <w:vAlign w:val="center"/>
          </w:tcPr>
          <w:p w:rsidR="0051668E" w:rsidRPr="004229E6" w:rsidRDefault="0051668E" w:rsidP="004229E6">
            <w:pPr>
              <w:widowControl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4229E6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签名</w:t>
            </w:r>
          </w:p>
        </w:tc>
      </w:tr>
      <w:tr w:rsidR="0051668E" w:rsidRPr="004229E6" w:rsidTr="004229E6">
        <w:trPr>
          <w:trHeight w:val="601"/>
        </w:trPr>
        <w:tc>
          <w:tcPr>
            <w:tcW w:w="1101" w:type="dxa"/>
            <w:gridSpan w:val="2"/>
            <w:vAlign w:val="center"/>
          </w:tcPr>
          <w:p w:rsidR="0051668E" w:rsidRPr="004229E6" w:rsidRDefault="0051668E" w:rsidP="004229E6">
            <w:pPr>
              <w:widowControl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51668E" w:rsidRPr="004229E6" w:rsidRDefault="0051668E" w:rsidP="004229E6">
            <w:pPr>
              <w:widowControl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51668E" w:rsidRPr="004229E6" w:rsidRDefault="0051668E" w:rsidP="004229E6">
            <w:pPr>
              <w:widowControl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vAlign w:val="center"/>
          </w:tcPr>
          <w:p w:rsidR="0051668E" w:rsidRPr="004229E6" w:rsidRDefault="0051668E" w:rsidP="004229E6">
            <w:pPr>
              <w:widowControl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581" w:type="dxa"/>
            <w:vAlign w:val="center"/>
          </w:tcPr>
          <w:p w:rsidR="0051668E" w:rsidRPr="004229E6" w:rsidRDefault="0051668E" w:rsidP="004229E6">
            <w:pPr>
              <w:widowControl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51668E" w:rsidRPr="004229E6" w:rsidRDefault="0051668E" w:rsidP="004229E6">
            <w:pPr>
              <w:widowControl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51668E" w:rsidRPr="004229E6" w:rsidTr="004229E6">
        <w:trPr>
          <w:trHeight w:val="567"/>
        </w:trPr>
        <w:tc>
          <w:tcPr>
            <w:tcW w:w="1101" w:type="dxa"/>
            <w:gridSpan w:val="2"/>
            <w:vAlign w:val="center"/>
          </w:tcPr>
          <w:p w:rsidR="0051668E" w:rsidRPr="004229E6" w:rsidRDefault="0051668E" w:rsidP="004229E6">
            <w:pPr>
              <w:widowControl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51668E" w:rsidRPr="004229E6" w:rsidRDefault="0051668E" w:rsidP="004229E6">
            <w:pPr>
              <w:widowControl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51668E" w:rsidRPr="004229E6" w:rsidRDefault="0051668E" w:rsidP="004229E6">
            <w:pPr>
              <w:widowControl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vAlign w:val="center"/>
          </w:tcPr>
          <w:p w:rsidR="0051668E" w:rsidRPr="004229E6" w:rsidRDefault="0051668E" w:rsidP="004229E6">
            <w:pPr>
              <w:widowControl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581" w:type="dxa"/>
            <w:vAlign w:val="center"/>
          </w:tcPr>
          <w:p w:rsidR="0051668E" w:rsidRPr="004229E6" w:rsidRDefault="0051668E" w:rsidP="004229E6">
            <w:pPr>
              <w:widowControl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51668E" w:rsidRPr="004229E6" w:rsidRDefault="0051668E" w:rsidP="004229E6">
            <w:pPr>
              <w:widowControl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51668E" w:rsidRPr="004229E6" w:rsidTr="004229E6">
        <w:trPr>
          <w:trHeight w:val="547"/>
        </w:trPr>
        <w:tc>
          <w:tcPr>
            <w:tcW w:w="1101" w:type="dxa"/>
            <w:gridSpan w:val="2"/>
          </w:tcPr>
          <w:p w:rsidR="0051668E" w:rsidRPr="004229E6" w:rsidRDefault="0051668E" w:rsidP="004229E6">
            <w:pPr>
              <w:widowControl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51668E" w:rsidRPr="004229E6" w:rsidRDefault="0051668E" w:rsidP="004229E6">
            <w:pPr>
              <w:widowControl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51668E" w:rsidRPr="004229E6" w:rsidRDefault="0051668E" w:rsidP="004229E6">
            <w:pPr>
              <w:widowControl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</w:tcPr>
          <w:p w:rsidR="0051668E" w:rsidRPr="004229E6" w:rsidRDefault="0051668E" w:rsidP="004229E6">
            <w:pPr>
              <w:widowControl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581" w:type="dxa"/>
          </w:tcPr>
          <w:p w:rsidR="0051668E" w:rsidRPr="004229E6" w:rsidRDefault="0051668E" w:rsidP="004229E6">
            <w:pPr>
              <w:widowControl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:rsidR="0051668E" w:rsidRPr="004229E6" w:rsidRDefault="0051668E" w:rsidP="004229E6">
            <w:pPr>
              <w:widowControl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51668E" w:rsidRPr="004229E6" w:rsidTr="004229E6">
        <w:trPr>
          <w:trHeight w:val="569"/>
        </w:trPr>
        <w:tc>
          <w:tcPr>
            <w:tcW w:w="1101" w:type="dxa"/>
            <w:gridSpan w:val="2"/>
          </w:tcPr>
          <w:p w:rsidR="0051668E" w:rsidRPr="004229E6" w:rsidRDefault="0051668E" w:rsidP="004229E6">
            <w:pPr>
              <w:widowControl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51668E" w:rsidRPr="004229E6" w:rsidRDefault="0051668E" w:rsidP="004229E6">
            <w:pPr>
              <w:widowControl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51668E" w:rsidRPr="004229E6" w:rsidRDefault="0051668E" w:rsidP="004229E6">
            <w:pPr>
              <w:widowControl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</w:tcPr>
          <w:p w:rsidR="0051668E" w:rsidRPr="004229E6" w:rsidRDefault="0051668E" w:rsidP="004229E6">
            <w:pPr>
              <w:widowControl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581" w:type="dxa"/>
          </w:tcPr>
          <w:p w:rsidR="0051668E" w:rsidRPr="004229E6" w:rsidRDefault="0051668E" w:rsidP="004229E6">
            <w:pPr>
              <w:widowControl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:rsidR="0051668E" w:rsidRPr="004229E6" w:rsidRDefault="0051668E" w:rsidP="004229E6">
            <w:pPr>
              <w:widowControl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</w:tbl>
    <w:p w:rsidR="0051668E" w:rsidRDefault="0051668E">
      <w:pPr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hint="eastAsia"/>
          <w:color w:val="000000"/>
          <w:kern w:val="0"/>
          <w:sz w:val="28"/>
          <w:szCs w:val="28"/>
        </w:rPr>
        <w:t>注：</w:t>
      </w:r>
      <w:r>
        <w:rPr>
          <w:rFonts w:ascii="仿宋" w:eastAsia="仿宋" w:hAnsi="仿宋"/>
          <w:color w:val="000000"/>
          <w:kern w:val="0"/>
          <w:sz w:val="28"/>
          <w:szCs w:val="28"/>
        </w:rPr>
        <w:t>1.</w:t>
      </w:r>
      <w:r w:rsidRPr="0091498B">
        <w:rPr>
          <w:rFonts w:ascii="黑体" w:eastAsia="黑体" w:hAnsi="黑体"/>
          <w:color w:val="000000"/>
          <w:sz w:val="24"/>
          <w:szCs w:val="24"/>
        </w:rPr>
        <w:t xml:space="preserve"> </w:t>
      </w:r>
      <w:r w:rsidRPr="004229E6">
        <w:rPr>
          <w:rFonts w:ascii="黑体" w:eastAsia="黑体" w:hAnsi="黑体" w:hint="eastAsia"/>
          <w:color w:val="000000"/>
          <w:sz w:val="24"/>
          <w:szCs w:val="24"/>
        </w:rPr>
        <w:t>测评专家</w:t>
      </w:r>
      <w:r>
        <w:rPr>
          <w:rFonts w:ascii="黑体" w:eastAsia="黑体" w:hAnsi="黑体" w:hint="eastAsia"/>
          <w:color w:val="000000"/>
          <w:sz w:val="24"/>
          <w:szCs w:val="24"/>
        </w:rPr>
        <w:t>应有三名以上（含三名）相近专业的高级技师或高级工程师等级的人员</w:t>
      </w:r>
      <w:r>
        <w:rPr>
          <w:rFonts w:ascii="黑体" w:eastAsia="黑体" w:hAnsi="黑体"/>
          <w:color w:val="000000"/>
          <w:sz w:val="24"/>
          <w:szCs w:val="24"/>
        </w:rPr>
        <w:t>,</w:t>
      </w:r>
      <w:r>
        <w:rPr>
          <w:rFonts w:ascii="黑体" w:eastAsia="黑体" w:hAnsi="黑体" w:hint="eastAsia"/>
          <w:color w:val="000000"/>
          <w:sz w:val="24"/>
          <w:szCs w:val="24"/>
        </w:rPr>
        <w:t>并后附测评专家职称证书复印件。</w:t>
      </w:r>
    </w:p>
    <w:p w:rsidR="0051668E" w:rsidRDefault="0051668E" w:rsidP="00D002DF">
      <w:pPr>
        <w:ind w:firstLineChars="200" w:firstLine="560"/>
        <w:rPr>
          <w:rFonts w:ascii="黑体" w:eastAsia="黑体" w:hAnsi="仿宋"/>
          <w:color w:val="000000"/>
          <w:kern w:val="0"/>
          <w:sz w:val="24"/>
          <w:szCs w:val="24"/>
        </w:rPr>
      </w:pPr>
      <w:r>
        <w:rPr>
          <w:rFonts w:ascii="仿宋" w:eastAsia="仿宋" w:hAnsi="仿宋"/>
          <w:color w:val="000000"/>
          <w:kern w:val="0"/>
          <w:sz w:val="28"/>
          <w:szCs w:val="28"/>
        </w:rPr>
        <w:t>2</w:t>
      </w:r>
      <w:r w:rsidRPr="0091498B">
        <w:rPr>
          <w:rFonts w:ascii="黑体" w:eastAsia="黑体" w:hAnsi="仿宋"/>
          <w:color w:val="000000"/>
          <w:kern w:val="0"/>
          <w:sz w:val="24"/>
          <w:szCs w:val="24"/>
        </w:rPr>
        <w:t>.</w:t>
      </w:r>
      <w:r w:rsidRPr="0091498B">
        <w:rPr>
          <w:rFonts w:ascii="黑体" w:eastAsia="黑体" w:hAnsi="仿宋" w:hint="eastAsia"/>
          <w:color w:val="000000"/>
          <w:kern w:val="0"/>
          <w:sz w:val="24"/>
          <w:szCs w:val="24"/>
        </w:rPr>
        <w:t>测评意见需注明达到技能水平</w:t>
      </w:r>
      <w:r>
        <w:rPr>
          <w:rFonts w:ascii="黑体" w:eastAsia="黑体" w:hAnsi="仿宋" w:hint="eastAsia"/>
          <w:color w:val="000000"/>
          <w:kern w:val="0"/>
          <w:sz w:val="24"/>
          <w:szCs w:val="24"/>
        </w:rPr>
        <w:t>的</w:t>
      </w:r>
      <w:r w:rsidRPr="0091498B">
        <w:rPr>
          <w:rFonts w:ascii="黑体" w:eastAsia="黑体" w:hAnsi="仿宋" w:hint="eastAsia"/>
          <w:color w:val="000000"/>
          <w:kern w:val="0"/>
          <w:sz w:val="24"/>
          <w:szCs w:val="24"/>
        </w:rPr>
        <w:t>等级或具有何种绝技绝活</w:t>
      </w:r>
      <w:bookmarkStart w:id="0" w:name="_GoBack"/>
      <w:bookmarkEnd w:id="0"/>
      <w:r>
        <w:rPr>
          <w:rFonts w:ascii="黑体" w:eastAsia="黑体" w:hAnsi="仿宋" w:hint="eastAsia"/>
          <w:color w:val="000000"/>
          <w:kern w:val="0"/>
          <w:sz w:val="24"/>
          <w:szCs w:val="24"/>
        </w:rPr>
        <w:t>。</w:t>
      </w:r>
    </w:p>
    <w:sectPr w:rsidR="0051668E" w:rsidSect="00872F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5C0B"/>
    <w:rsid w:val="000D26CE"/>
    <w:rsid w:val="00117DE6"/>
    <w:rsid w:val="001E2BF9"/>
    <w:rsid w:val="0030438F"/>
    <w:rsid w:val="00351795"/>
    <w:rsid w:val="003975BE"/>
    <w:rsid w:val="004229E6"/>
    <w:rsid w:val="0051668E"/>
    <w:rsid w:val="00585FB6"/>
    <w:rsid w:val="005C2DF1"/>
    <w:rsid w:val="006D5EB6"/>
    <w:rsid w:val="007C1FF6"/>
    <w:rsid w:val="00872F24"/>
    <w:rsid w:val="0091498B"/>
    <w:rsid w:val="009E717F"/>
    <w:rsid w:val="00A6599E"/>
    <w:rsid w:val="00AE5C0B"/>
    <w:rsid w:val="00BC0701"/>
    <w:rsid w:val="00C367EB"/>
    <w:rsid w:val="00C5428E"/>
    <w:rsid w:val="00C644D9"/>
    <w:rsid w:val="00C9579F"/>
    <w:rsid w:val="00CD05BF"/>
    <w:rsid w:val="00D002DF"/>
    <w:rsid w:val="00D96931"/>
    <w:rsid w:val="00DD1FDA"/>
    <w:rsid w:val="00E56B10"/>
    <w:rsid w:val="00E83F13"/>
    <w:rsid w:val="00E85AC2"/>
    <w:rsid w:val="00EF610F"/>
    <w:rsid w:val="00FB5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C0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E5C0B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88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33</Words>
  <Characters>191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曹玮</cp:lastModifiedBy>
  <cp:revision>8</cp:revision>
  <dcterms:created xsi:type="dcterms:W3CDTF">2016-08-19T03:44:00Z</dcterms:created>
  <dcterms:modified xsi:type="dcterms:W3CDTF">2017-04-14T00:32:00Z</dcterms:modified>
</cp:coreProperties>
</file>